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Walter SWEDERINDEN (</w:t>
      </w:r>
      <w:proofErr w:type="gramStart"/>
      <w:r>
        <w:rPr>
          <w:u w:val="single"/>
        </w:rPr>
        <w:t>SODRENDEN)</w:t>
      </w:r>
      <w:r>
        <w:t xml:space="preserve">   </w:t>
      </w:r>
      <w:proofErr w:type="gramEnd"/>
      <w:r>
        <w:t xml:space="preserve">  (fl.1508)</w:t>
      </w: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Chart, Kent.</w:t>
      </w: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(Plomer p.460)</w:t>
      </w: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00D34" w:rsidRDefault="00300D34" w:rsidP="00300D3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300D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D34" w:rsidRDefault="00300D34" w:rsidP="00E71FC3">
      <w:pPr>
        <w:spacing w:after="0" w:line="240" w:lineRule="auto"/>
      </w:pPr>
      <w:r>
        <w:separator/>
      </w:r>
    </w:p>
  </w:endnote>
  <w:endnote w:type="continuationSeparator" w:id="0">
    <w:p w:rsidR="00300D34" w:rsidRDefault="00300D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D34" w:rsidRDefault="00300D34" w:rsidP="00E71FC3">
      <w:pPr>
        <w:spacing w:after="0" w:line="240" w:lineRule="auto"/>
      </w:pPr>
      <w:r>
        <w:separator/>
      </w:r>
    </w:p>
  </w:footnote>
  <w:footnote w:type="continuationSeparator" w:id="0">
    <w:p w:rsidR="00300D34" w:rsidRDefault="00300D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D34"/>
    <w:rsid w:val="001A7C09"/>
    <w:rsid w:val="00300D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B9021D-7861-4794-98F7-631AA24B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2017-08-28T15:16:00Z</dcterms:created>
  <dcterms:modified xsi:type="dcterms:W3CDTF">2017-08-28T15:16:00Z</dcterms:modified>
</cp:coreProperties>
</file>